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DB85E" w14:textId="4F4093E4" w:rsidR="0079195B" w:rsidRDefault="0079195B" w:rsidP="007919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#98Bis-e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717F2" w:rsidRPr="004717F2">
        <w:rPr>
          <w:b/>
          <w:i/>
          <w:noProof/>
          <w:sz w:val="28"/>
        </w:rPr>
        <w:t>S3-200748</w:t>
      </w:r>
    </w:p>
    <w:p w14:paraId="60B7DCA2" w14:textId="660DBBF5" w:rsidR="001E41F3" w:rsidRDefault="0079195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14-17 April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CD54C5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8111D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F893F0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E9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511C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384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BD5228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EB95E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70B163" w14:textId="77777777" w:rsidR="001E41F3" w:rsidRDefault="00C7585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75854">
              <w:rPr>
                <w:b/>
                <w:noProof/>
                <w:sz w:val="28"/>
              </w:rPr>
              <w:t>33.401</w:t>
            </w:r>
          </w:p>
        </w:tc>
        <w:tc>
          <w:tcPr>
            <w:tcW w:w="709" w:type="dxa"/>
          </w:tcPr>
          <w:p w14:paraId="16520D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8BF4C" w14:textId="749F3A6A" w:rsidR="001E41F3" w:rsidRDefault="004F1F2F">
            <w:pPr>
              <w:pStyle w:val="CRCoverPage"/>
              <w:spacing w:after="0"/>
              <w:rPr>
                <w:noProof/>
              </w:rPr>
            </w:pPr>
            <w:r w:rsidRPr="004F1F2F">
              <w:rPr>
                <w:b/>
                <w:noProof/>
                <w:color w:val="000000" w:themeColor="text1"/>
                <w:sz w:val="32"/>
              </w:rPr>
              <w:t>693</w:t>
            </w:r>
          </w:p>
        </w:tc>
        <w:tc>
          <w:tcPr>
            <w:tcW w:w="709" w:type="dxa"/>
          </w:tcPr>
          <w:p w14:paraId="4FFFC5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24A0D6F" w14:textId="2E9A68DC" w:rsidR="001E41F3" w:rsidRDefault="006905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DF22E0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EDD4A38" w14:textId="1ADEE100" w:rsidR="001E41F3" w:rsidRDefault="006905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BE527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2.</w:t>
            </w:r>
            <w:r w:rsidR="00BE5277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501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B30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5AF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554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B0A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B05906" w14:textId="77777777">
        <w:tc>
          <w:tcPr>
            <w:tcW w:w="9641" w:type="dxa"/>
            <w:gridSpan w:val="9"/>
          </w:tcPr>
          <w:p w14:paraId="175A5D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53EF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ABFB27" w14:textId="77777777" w:rsidTr="00A7671C">
        <w:tc>
          <w:tcPr>
            <w:tcW w:w="2835" w:type="dxa"/>
          </w:tcPr>
          <w:p w14:paraId="1717134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4B8F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BCD34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017D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E8D6F" w14:textId="1B9606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F4DA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8B4CA" w14:textId="77777777" w:rsidR="00F25D98" w:rsidRDefault="00F122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EC6E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AD6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CEBCF7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092BC1D" w14:textId="77777777">
        <w:tc>
          <w:tcPr>
            <w:tcW w:w="9641" w:type="dxa"/>
            <w:gridSpan w:val="11"/>
          </w:tcPr>
          <w:p w14:paraId="3A343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461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475E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390BD" w14:textId="7E2A2199" w:rsidR="001E41F3" w:rsidRDefault="0092279D">
            <w:pPr>
              <w:pStyle w:val="CRCoverPage"/>
              <w:spacing w:after="0"/>
              <w:ind w:left="100"/>
              <w:rPr>
                <w:noProof/>
              </w:rPr>
            </w:pPr>
            <w:r w:rsidRPr="0092279D">
              <w:rPr>
                <w:noProof/>
              </w:rPr>
              <w:t>UE cap</w:t>
            </w:r>
            <w:r w:rsidR="006236E8">
              <w:rPr>
                <w:noProof/>
              </w:rPr>
              <w:t>s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>protection</w:t>
            </w:r>
            <w:r w:rsidRPr="0092279D">
              <w:rPr>
                <w:noProof/>
              </w:rPr>
              <w:t xml:space="preserve"> </w:t>
            </w:r>
            <w:r w:rsidR="006236E8">
              <w:rPr>
                <w:noProof/>
              </w:rPr>
              <w:t xml:space="preserve">using AS security </w:t>
            </w:r>
            <w:r w:rsidR="002B7D68">
              <w:rPr>
                <w:noProof/>
              </w:rPr>
              <w:t xml:space="preserve">in </w:t>
            </w:r>
            <w:r w:rsidR="00482EEC">
              <w:rPr>
                <w:noProof/>
              </w:rPr>
              <w:t>EPS</w:t>
            </w:r>
            <w:r w:rsidR="006236E8">
              <w:rPr>
                <w:noProof/>
              </w:rPr>
              <w:t xml:space="preserve"> Rel-16</w:t>
            </w:r>
          </w:p>
        </w:tc>
      </w:tr>
      <w:tr w:rsidR="001E41F3" w14:paraId="587E79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FA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831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16CF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FFF6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AC1E65" w14:textId="44BB59DC" w:rsidR="001E41F3" w:rsidRDefault="006236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CC913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17A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C19DE" w14:textId="77777777" w:rsidR="001E41F3" w:rsidRDefault="00805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35DBFF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0EE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C481F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66C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EC74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13A641E" w14:textId="25164900" w:rsidR="001E41F3" w:rsidRDefault="003F0A18">
            <w:pPr>
              <w:pStyle w:val="CRCoverPage"/>
              <w:spacing w:after="0"/>
              <w:ind w:left="100"/>
              <w:rPr>
                <w:noProof/>
              </w:rPr>
            </w:pPr>
            <w:r w:rsidRPr="004F1F2F">
              <w:rPr>
                <w:noProof/>
                <w:color w:val="000000" w:themeColor="text1"/>
              </w:rPr>
              <w:t>5G_CIoT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81F9E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00D990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B4B528" w14:textId="0A8C1E81" w:rsidR="001E41F3" w:rsidRDefault="00F12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60CAF">
              <w:rPr>
                <w:noProof/>
              </w:rPr>
              <w:t>20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</w:t>
            </w:r>
            <w:r w:rsidR="00D062DC">
              <w:rPr>
                <w:noProof/>
              </w:rPr>
              <w:t>4</w:t>
            </w:r>
            <w:r w:rsidR="004242F1">
              <w:rPr>
                <w:noProof/>
              </w:rPr>
              <w:t>-</w:t>
            </w:r>
            <w:r w:rsidR="00A60CAF">
              <w:rPr>
                <w:noProof/>
              </w:rPr>
              <w:t>0</w:t>
            </w:r>
            <w:r w:rsidR="00D062DC">
              <w:rPr>
                <w:noProof/>
              </w:rPr>
              <w:t>3</w:t>
            </w:r>
          </w:p>
        </w:tc>
      </w:tr>
      <w:tr w:rsidR="001E41F3" w14:paraId="620756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CFB0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6B3C0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8FA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DA5A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B6B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2EFFD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123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2F9612" w14:textId="7500A06A" w:rsidR="001E41F3" w:rsidRDefault="003F0A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4F1F2F">
              <w:rPr>
                <w:b/>
                <w:noProof/>
                <w:color w:val="000000" w:themeColor="text1"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B9CFB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07376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7A76D" w14:textId="55805579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E3351">
              <w:rPr>
                <w:noProof/>
              </w:rPr>
              <w:t>1</w:t>
            </w:r>
            <w:r w:rsidR="00D062DC">
              <w:rPr>
                <w:noProof/>
              </w:rPr>
              <w:t>6</w:t>
            </w:r>
          </w:p>
        </w:tc>
      </w:tr>
      <w:tr w:rsidR="001E41F3" w14:paraId="00DC87C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192B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DB8E5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C28C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9421A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F3F754" w14:textId="77777777">
        <w:tc>
          <w:tcPr>
            <w:tcW w:w="1843" w:type="dxa"/>
          </w:tcPr>
          <w:p w14:paraId="275070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3E839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8B0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6416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85812" w14:textId="1B90DB16" w:rsidR="00D14344" w:rsidRPr="00D14344" w:rsidRDefault="00E76F19" w:rsidP="00E76F1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Protection of UE capability transfer procedure has been agreed for </w:t>
            </w:r>
            <w:r w:rsidR="00DF1800">
              <w:rPr>
                <w:lang w:val="en-US"/>
              </w:rPr>
              <w:t xml:space="preserve">EPS </w:t>
            </w:r>
            <w:r>
              <w:rPr>
                <w:lang w:val="en-US"/>
              </w:rPr>
              <w:t xml:space="preserve">Rel-15. So, </w:t>
            </w:r>
            <w:r w:rsidR="00DF1800">
              <w:rPr>
                <w:lang w:val="en-US"/>
              </w:rPr>
              <w:t xml:space="preserve">EPS </w:t>
            </w:r>
            <w:r>
              <w:rPr>
                <w:lang w:val="en-US"/>
              </w:rPr>
              <w:t>Rel-16 needs a corresponding update.</w:t>
            </w:r>
            <w:r w:rsidR="00725587">
              <w:rPr>
                <w:lang w:val="en-US"/>
              </w:rPr>
              <w:t xml:space="preserve"> </w:t>
            </w:r>
          </w:p>
        </w:tc>
      </w:tr>
      <w:tr w:rsidR="001E41F3" w14:paraId="248C5B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3E2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0EA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A6AD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9BB2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741365" w14:textId="6994EBB1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rely on AS security for protection of RRC procedures.</w:t>
            </w:r>
          </w:p>
          <w:p w14:paraId="2AA8A5D5" w14:textId="77777777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2051AE" w14:textId="280FC903" w:rsidR="00E76F19" w:rsidRDefault="00E76F19" w:rsidP="00E76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has been added based on the content of Rel-15 with the following change. Instead of adding an exception, a note has been added to more generally state</w:t>
            </w:r>
            <w:r w:rsidR="00DF1800">
              <w:rPr>
                <w:noProof/>
              </w:rPr>
              <w:t xml:space="preserve">s that </w:t>
            </w:r>
            <w:r>
              <w:rPr>
                <w:noProof/>
              </w:rPr>
              <w:t>when there is no AS security, security in RRC layer does not exists.</w:t>
            </w:r>
          </w:p>
        </w:tc>
      </w:tr>
      <w:tr w:rsidR="001E41F3" w14:paraId="2BDEBD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1159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A36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2FC90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0BD1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44174" w14:textId="1C9F8690" w:rsidR="001E41F3" w:rsidRDefault="00D77E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of EPS </w:t>
            </w:r>
            <w:r w:rsidR="007307FB">
              <w:t xml:space="preserve">Rel-16 </w:t>
            </w:r>
            <w:r w:rsidR="003E2943">
              <w:t xml:space="preserve">UE capability transfer procedure </w:t>
            </w:r>
            <w:r>
              <w:t xml:space="preserve">will be missing, and the TS </w:t>
            </w:r>
            <w:r w:rsidR="007307FB">
              <w:t xml:space="preserve">will be </w:t>
            </w:r>
            <w:r w:rsidR="006C541C">
              <w:t>insecure.</w:t>
            </w:r>
          </w:p>
        </w:tc>
      </w:tr>
      <w:tr w:rsidR="001E41F3" w14:paraId="1902D551" w14:textId="77777777">
        <w:tc>
          <w:tcPr>
            <w:tcW w:w="2268" w:type="dxa"/>
            <w:gridSpan w:val="2"/>
          </w:tcPr>
          <w:p w14:paraId="283FA2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C461E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EE47D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E3F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47E4E" w14:textId="471FAED3" w:rsidR="001E41F3" w:rsidRDefault="00795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7.4.X (new)</w:t>
            </w:r>
          </w:p>
        </w:tc>
      </w:tr>
      <w:tr w:rsidR="001E41F3" w14:paraId="2E7B0DD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478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2DCF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F6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CEE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88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3FF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254EC8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F03457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8A569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DB1D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D3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9CBCC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0C26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3D44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D1565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27F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DB6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20F06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721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6236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A60A21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E9336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59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FDAD1" w14:textId="77777777" w:rsidR="001E41F3" w:rsidRDefault="007952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FCA7E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6421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A539C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35F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99AC5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A22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64B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1CCCA" w14:textId="3B1AB11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A36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8A1B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088DF" w14:textId="77777777" w:rsidR="001E41F3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lastRenderedPageBreak/>
        <w:t>*** START OF CHANGES ***</w:t>
      </w:r>
    </w:p>
    <w:p w14:paraId="076817E7" w14:textId="77777777" w:rsidR="006460CD" w:rsidRPr="00D14915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" w:author="Author"/>
          <w:rFonts w:ascii="Arial" w:hAnsi="Arial"/>
          <w:sz w:val="28"/>
        </w:rPr>
      </w:pPr>
      <w:bookmarkStart w:id="3" w:name="_Toc11226370"/>
      <w:ins w:id="4" w:author="Author">
        <w:r w:rsidRPr="00D14915">
          <w:rPr>
            <w:rFonts w:ascii="Arial" w:hAnsi="Arial"/>
            <w:sz w:val="28"/>
          </w:rPr>
          <w:t>7.4.</w:t>
        </w:r>
        <w:r>
          <w:rPr>
            <w:rFonts w:ascii="Arial" w:hAnsi="Arial"/>
            <w:sz w:val="28"/>
          </w:rPr>
          <w:t>X</w:t>
        </w:r>
        <w:r w:rsidRPr="00D14915">
          <w:rPr>
            <w:rFonts w:ascii="Arial" w:hAnsi="Arial"/>
            <w:sz w:val="28"/>
          </w:rPr>
          <w:tab/>
          <w:t xml:space="preserve">RRC </w:t>
        </w:r>
        <w:r w:rsidRPr="00AE37C0">
          <w:rPr>
            <w:rFonts w:ascii="Arial" w:hAnsi="Arial"/>
            <w:sz w:val="28"/>
          </w:rPr>
          <w:t>UE capability transfer procedure</w:t>
        </w:r>
      </w:ins>
    </w:p>
    <w:p w14:paraId="3F699B63" w14:textId="77777777" w:rsidR="006460CD" w:rsidRDefault="006460CD" w:rsidP="006460CD">
      <w:pPr>
        <w:rPr>
          <w:ins w:id="5" w:author="Author"/>
          <w:noProof/>
        </w:rPr>
      </w:pPr>
      <w:ins w:id="6" w:author="Author">
        <w:r w:rsidRPr="00AE37C0">
          <w:rPr>
            <w:noProof/>
          </w:rPr>
          <w:t xml:space="preserve">The network should </w:t>
        </w:r>
        <w:r>
          <w:rPr>
            <w:noProof/>
          </w:rPr>
          <w:t xml:space="preserve">activate AS security (i.e., perform a successful AS SMC procedure) before </w:t>
        </w:r>
        <w:r w:rsidRPr="00AE37C0">
          <w:rPr>
            <w:noProof/>
          </w:rPr>
          <w:t>run</w:t>
        </w:r>
        <w:r>
          <w:rPr>
            <w:noProof/>
          </w:rPr>
          <w:t>ning</w:t>
        </w:r>
        <w:r w:rsidRPr="00AE37C0">
          <w:rPr>
            <w:noProof/>
          </w:rPr>
          <w:t xml:space="preserve"> the 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>.</w:t>
        </w:r>
      </w:ins>
    </w:p>
    <w:p w14:paraId="517AEDB8" w14:textId="5150ADB9" w:rsidR="006460CD" w:rsidRDefault="006460CD" w:rsidP="006460CD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7" w:author="Author"/>
          <w:noProof/>
        </w:rPr>
      </w:pPr>
      <w:ins w:id="8" w:author="Author">
        <w:r w:rsidRPr="00AE37C0">
          <w:rPr>
            <w:noProof/>
          </w:rPr>
          <w:t xml:space="preserve">With the exception of unauthenticated emergency calls, if the network had acquired UE capabilities </w:t>
        </w:r>
        <w:r>
          <w:rPr>
            <w:noProof/>
          </w:rPr>
          <w:t xml:space="preserve">using </w:t>
        </w:r>
        <w:r w:rsidRPr="00AE37C0">
          <w:rPr>
            <w:noProof/>
          </w:rPr>
          <w:t>RRC UE capability transfer</w:t>
        </w:r>
        <w:r>
          <w:rPr>
            <w:noProof/>
          </w:rPr>
          <w:t xml:space="preserve"> procedure</w:t>
        </w:r>
        <w:r w:rsidRPr="00AE37C0">
          <w:rPr>
            <w:noProof/>
          </w:rPr>
          <w:t xml:space="preserve"> before AS security activation, then the network shall not store them locally for later use and shall not send them to other network entities.</w:t>
        </w:r>
        <w:r>
          <w:rPr>
            <w:noProof/>
          </w:rPr>
          <w:t xml:space="preserve"> In that case, t</w:t>
        </w:r>
        <w:r w:rsidRPr="00AE37C0">
          <w:rPr>
            <w:noProof/>
          </w:rPr>
          <w:t>he network shall re-run the RRC UE capability transfer</w:t>
        </w:r>
        <w:r>
          <w:rPr>
            <w:noProof/>
          </w:rPr>
          <w:t xml:space="preserve"> </w:t>
        </w:r>
        <w:r w:rsidRPr="00AE37C0">
          <w:rPr>
            <w:noProof/>
          </w:rPr>
          <w:t>procedure after a successful AS SMC procedure.</w:t>
        </w:r>
      </w:ins>
    </w:p>
    <w:p w14:paraId="0FB11061" w14:textId="1F256561" w:rsidR="00F35CD5" w:rsidRDefault="00F35CD5" w:rsidP="00F35CD5">
      <w:pPr>
        <w:pStyle w:val="NO"/>
        <w:rPr>
          <w:ins w:id="9" w:author="Author"/>
          <w:noProof/>
        </w:rPr>
      </w:pPr>
      <w:ins w:id="10" w:author="Author">
        <w:r w:rsidRPr="00F35CD5">
          <w:rPr>
            <w:noProof/>
          </w:rPr>
          <w:t>NOTE 1:</w:t>
        </w:r>
        <w:r w:rsidRPr="00F35CD5">
          <w:rPr>
            <w:noProof/>
          </w:rPr>
          <w:tab/>
          <w:t xml:space="preserve">For the family of UEs without AS security (e.g., UEs using Control Plane CIoT optimization), security in RRC layer does not exist.  </w:t>
        </w:r>
      </w:ins>
    </w:p>
    <w:bookmarkEnd w:id="3"/>
    <w:p w14:paraId="32DDDE45" w14:textId="6DF9DF80" w:rsidR="00E7792C" w:rsidRPr="00AE37C0" w:rsidDel="0004287E" w:rsidRDefault="00E7792C" w:rsidP="006460CD">
      <w:pPr>
        <w:rPr>
          <w:del w:id="11" w:author="Author"/>
          <w:noProof/>
        </w:rPr>
      </w:pPr>
      <w:del w:id="12" w:author="Author">
        <w:r w:rsidDel="0004287E">
          <w:rPr>
            <w:noProof/>
          </w:rPr>
          <w:delText xml:space="preserve"> </w:delText>
        </w:r>
      </w:del>
    </w:p>
    <w:p w14:paraId="3F76629C" w14:textId="77777777" w:rsidR="00D14915" w:rsidRPr="00AE37C0" w:rsidRDefault="00D14915" w:rsidP="00AE37C0">
      <w:pPr>
        <w:jc w:val="center"/>
        <w:rPr>
          <w:noProof/>
          <w:color w:val="0432FF"/>
          <w:sz w:val="36"/>
          <w:szCs w:val="36"/>
        </w:rPr>
      </w:pPr>
      <w:r w:rsidRPr="00AE37C0">
        <w:rPr>
          <w:noProof/>
          <w:color w:val="0432FF"/>
          <w:sz w:val="36"/>
          <w:szCs w:val="36"/>
        </w:rPr>
        <w:t>*** END OF CHANGES ***</w:t>
      </w:r>
    </w:p>
    <w:sectPr w:rsidR="00D14915" w:rsidRPr="00AE37C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14455" w14:textId="77777777" w:rsidR="00F17EC2" w:rsidRDefault="00F17EC2">
      <w:r>
        <w:separator/>
      </w:r>
    </w:p>
  </w:endnote>
  <w:endnote w:type="continuationSeparator" w:id="0">
    <w:p w14:paraId="4A25BFFF" w14:textId="77777777" w:rsidR="00F17EC2" w:rsidRDefault="00F17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2EB94" w14:textId="77777777" w:rsidR="00F17EC2" w:rsidRDefault="00F17EC2">
      <w:r>
        <w:separator/>
      </w:r>
    </w:p>
  </w:footnote>
  <w:footnote w:type="continuationSeparator" w:id="0">
    <w:p w14:paraId="032ECD33" w14:textId="77777777" w:rsidR="00F17EC2" w:rsidRDefault="00F17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0B9D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39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2015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2F41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O0MDIyNTMzsjC2MLNQ0lEKTi0uzszPAykwqgUAcyQelCwAAAA="/>
  </w:docVars>
  <w:rsids>
    <w:rsidRoot w:val="00022E4A"/>
    <w:rsid w:val="00022E4A"/>
    <w:rsid w:val="0004287E"/>
    <w:rsid w:val="000617A2"/>
    <w:rsid w:val="000754E6"/>
    <w:rsid w:val="0009576D"/>
    <w:rsid w:val="000A1B59"/>
    <w:rsid w:val="000A6394"/>
    <w:rsid w:val="000C038A"/>
    <w:rsid w:val="000C6598"/>
    <w:rsid w:val="000D5F6A"/>
    <w:rsid w:val="000F1E1A"/>
    <w:rsid w:val="000F21B2"/>
    <w:rsid w:val="000F7CB2"/>
    <w:rsid w:val="00107586"/>
    <w:rsid w:val="00132823"/>
    <w:rsid w:val="00135A92"/>
    <w:rsid w:val="001418C4"/>
    <w:rsid w:val="00145D43"/>
    <w:rsid w:val="00171BBA"/>
    <w:rsid w:val="00192C46"/>
    <w:rsid w:val="001A7B60"/>
    <w:rsid w:val="001B7A65"/>
    <w:rsid w:val="001E41F3"/>
    <w:rsid w:val="002107A8"/>
    <w:rsid w:val="002119AD"/>
    <w:rsid w:val="0021292B"/>
    <w:rsid w:val="00235099"/>
    <w:rsid w:val="00235FA0"/>
    <w:rsid w:val="0026004D"/>
    <w:rsid w:val="00261E23"/>
    <w:rsid w:val="00267BC5"/>
    <w:rsid w:val="00275D12"/>
    <w:rsid w:val="002860C4"/>
    <w:rsid w:val="002A01CC"/>
    <w:rsid w:val="002B07D7"/>
    <w:rsid w:val="002B5741"/>
    <w:rsid w:val="002B7D68"/>
    <w:rsid w:val="002D1430"/>
    <w:rsid w:val="002E3351"/>
    <w:rsid w:val="002F53EA"/>
    <w:rsid w:val="00305409"/>
    <w:rsid w:val="00307CE7"/>
    <w:rsid w:val="00351F9E"/>
    <w:rsid w:val="00362EC5"/>
    <w:rsid w:val="0039458D"/>
    <w:rsid w:val="003A03CC"/>
    <w:rsid w:val="003D1F60"/>
    <w:rsid w:val="003E1A36"/>
    <w:rsid w:val="003E2943"/>
    <w:rsid w:val="003F0A18"/>
    <w:rsid w:val="004242F1"/>
    <w:rsid w:val="00450057"/>
    <w:rsid w:val="004717F2"/>
    <w:rsid w:val="00482780"/>
    <w:rsid w:val="00482EEC"/>
    <w:rsid w:val="004864A0"/>
    <w:rsid w:val="004B75B7"/>
    <w:rsid w:val="004F1F2F"/>
    <w:rsid w:val="004F4DDE"/>
    <w:rsid w:val="00512242"/>
    <w:rsid w:val="0051580D"/>
    <w:rsid w:val="005209AC"/>
    <w:rsid w:val="00562B13"/>
    <w:rsid w:val="005860C8"/>
    <w:rsid w:val="00592D74"/>
    <w:rsid w:val="005B6CE1"/>
    <w:rsid w:val="005C46AA"/>
    <w:rsid w:val="005C743A"/>
    <w:rsid w:val="005E2C44"/>
    <w:rsid w:val="00600EBD"/>
    <w:rsid w:val="006146C3"/>
    <w:rsid w:val="00621188"/>
    <w:rsid w:val="006236E8"/>
    <w:rsid w:val="006257ED"/>
    <w:rsid w:val="006460CD"/>
    <w:rsid w:val="0068617A"/>
    <w:rsid w:val="006905AB"/>
    <w:rsid w:val="006911D8"/>
    <w:rsid w:val="00695808"/>
    <w:rsid w:val="006B46FB"/>
    <w:rsid w:val="006C01B3"/>
    <w:rsid w:val="006C541C"/>
    <w:rsid w:val="006D7498"/>
    <w:rsid w:val="006E21FB"/>
    <w:rsid w:val="006F097A"/>
    <w:rsid w:val="006F3494"/>
    <w:rsid w:val="00723DCB"/>
    <w:rsid w:val="00725587"/>
    <w:rsid w:val="007307FB"/>
    <w:rsid w:val="00746AEE"/>
    <w:rsid w:val="00767443"/>
    <w:rsid w:val="0079195B"/>
    <w:rsid w:val="00792342"/>
    <w:rsid w:val="007952C9"/>
    <w:rsid w:val="00796CFD"/>
    <w:rsid w:val="007971E4"/>
    <w:rsid w:val="007B512A"/>
    <w:rsid w:val="007C2097"/>
    <w:rsid w:val="007D6A07"/>
    <w:rsid w:val="007E29A0"/>
    <w:rsid w:val="0080527D"/>
    <w:rsid w:val="008279FA"/>
    <w:rsid w:val="0084677F"/>
    <w:rsid w:val="0085438E"/>
    <w:rsid w:val="008626E7"/>
    <w:rsid w:val="00870AF7"/>
    <w:rsid w:val="00870EE7"/>
    <w:rsid w:val="00894F1C"/>
    <w:rsid w:val="008A3278"/>
    <w:rsid w:val="008C41EA"/>
    <w:rsid w:val="008F686C"/>
    <w:rsid w:val="008F6AE5"/>
    <w:rsid w:val="009209A0"/>
    <w:rsid w:val="0092279D"/>
    <w:rsid w:val="009777D9"/>
    <w:rsid w:val="009868E3"/>
    <w:rsid w:val="00991B88"/>
    <w:rsid w:val="009A579D"/>
    <w:rsid w:val="009C4932"/>
    <w:rsid w:val="009E3297"/>
    <w:rsid w:val="009E436C"/>
    <w:rsid w:val="009F734F"/>
    <w:rsid w:val="00A246B6"/>
    <w:rsid w:val="00A27380"/>
    <w:rsid w:val="00A47E70"/>
    <w:rsid w:val="00A60CAF"/>
    <w:rsid w:val="00A65F2E"/>
    <w:rsid w:val="00A760DB"/>
    <w:rsid w:val="00A7671C"/>
    <w:rsid w:val="00AB14B1"/>
    <w:rsid w:val="00AD1CD8"/>
    <w:rsid w:val="00AE37C0"/>
    <w:rsid w:val="00B258BB"/>
    <w:rsid w:val="00B52021"/>
    <w:rsid w:val="00B67B97"/>
    <w:rsid w:val="00B968C8"/>
    <w:rsid w:val="00BA3EC5"/>
    <w:rsid w:val="00BB5DFC"/>
    <w:rsid w:val="00BB751A"/>
    <w:rsid w:val="00BD279D"/>
    <w:rsid w:val="00BD6BB8"/>
    <w:rsid w:val="00BE5277"/>
    <w:rsid w:val="00C05F6C"/>
    <w:rsid w:val="00C308D0"/>
    <w:rsid w:val="00C75854"/>
    <w:rsid w:val="00C76D00"/>
    <w:rsid w:val="00C95985"/>
    <w:rsid w:val="00CC5026"/>
    <w:rsid w:val="00CF0883"/>
    <w:rsid w:val="00D03F9A"/>
    <w:rsid w:val="00D062DC"/>
    <w:rsid w:val="00D14344"/>
    <w:rsid w:val="00D14915"/>
    <w:rsid w:val="00D632A5"/>
    <w:rsid w:val="00D75C03"/>
    <w:rsid w:val="00D77EA5"/>
    <w:rsid w:val="00D80A61"/>
    <w:rsid w:val="00DB76B0"/>
    <w:rsid w:val="00DE34CF"/>
    <w:rsid w:val="00DF1800"/>
    <w:rsid w:val="00E05457"/>
    <w:rsid w:val="00E219AE"/>
    <w:rsid w:val="00E37879"/>
    <w:rsid w:val="00E76F19"/>
    <w:rsid w:val="00E7792C"/>
    <w:rsid w:val="00E9433C"/>
    <w:rsid w:val="00EC3955"/>
    <w:rsid w:val="00EE7D7C"/>
    <w:rsid w:val="00F122E9"/>
    <w:rsid w:val="00F17EC2"/>
    <w:rsid w:val="00F25D98"/>
    <w:rsid w:val="00F300FB"/>
    <w:rsid w:val="00F35CD5"/>
    <w:rsid w:val="00FB06E8"/>
    <w:rsid w:val="00FB6386"/>
    <w:rsid w:val="00FC2B94"/>
    <w:rsid w:val="00FC4146"/>
    <w:rsid w:val="00FF15E6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56C62F"/>
  <w15:chartTrackingRefBased/>
  <w15:docId w15:val="{DF85936E-2990-474D-AE38-5B941D300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0A1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B74AC-7D89-6045-8858-534F28644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2852</CharactersWithSpaces>
  <SharedDoc>false</SharedDoc>
  <HLinks>
    <vt:vector size="24" baseType="variant">
      <vt:variant>
        <vt:i4>5570569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https://www.3gpp.org/ftp/TSG_SA/WG3_Security/TSGS3_95Bis_Sapporo/docs/S3-192271.zip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CTPClassification=CTP_NT</cp:keywords>
  <cp:lastModifiedBy>Prajwol</cp:lastModifiedBy>
  <cp:revision>16</cp:revision>
  <cp:lastPrinted>1900-01-01T08:00:00Z</cp:lastPrinted>
  <dcterms:created xsi:type="dcterms:W3CDTF">2020-03-06T17:18:00Z</dcterms:created>
  <dcterms:modified xsi:type="dcterms:W3CDTF">2020-04-03T10:10:00Z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0a349d47-56f3-4c6e-a952-484f79bbfbbf</vt:lpwstr>
  </property>
  <property fmtid="{D5CDD505-2E9C-101B-9397-08002B2CF9AE}" pid="4" name="CTP_TimeStamp">
    <vt:lpwstr>2020-03-02 18:40:23Z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